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B56BF" w14:textId="611B83E3" w:rsidR="00AF01A0" w:rsidRDefault="0084004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 w:rsidR="00E02990">
        <w:rPr>
          <w:rFonts w:cs="Arial"/>
          <w:b/>
          <w:sz w:val="24"/>
          <w:szCs w:val="24"/>
        </w:rPr>
        <w:t>#100</w:t>
      </w:r>
      <w:r>
        <w:rPr>
          <w:b/>
          <w:i/>
          <w:sz w:val="28"/>
        </w:rPr>
        <w:tab/>
        <w:t>R5-</w:t>
      </w:r>
      <w:r w:rsidR="00606313">
        <w:rPr>
          <w:b/>
          <w:i/>
          <w:sz w:val="28"/>
        </w:rPr>
        <w:t>23</w:t>
      </w:r>
      <w:r>
        <w:rPr>
          <w:b/>
          <w:i/>
          <w:sz w:val="28"/>
        </w:rPr>
        <w:t>4692</w:t>
      </w:r>
    </w:p>
    <w:p w14:paraId="399B26C9" w14:textId="77777777" w:rsidR="00BF6894" w:rsidRDefault="00BF6894" w:rsidP="00BF689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21st </w:t>
      </w:r>
      <w:r w:rsidRPr="00643BA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25</w:t>
      </w:r>
      <w:r w:rsidRPr="00643B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643BA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84004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84004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Default="00840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6BDEE1AF" w:rsidR="00AF01A0" w:rsidRDefault="00840041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405676" w:rsidRPr="00662F86">
              <w:t xml:space="preserve">PC3 </w:t>
            </w:r>
            <w:r w:rsidR="00405676" w:rsidRPr="00F018CE">
              <w:t>CA</w:t>
            </w:r>
            <w:r w:rsidR="00405676">
              <w:t>_</w:t>
            </w:r>
            <w:r w:rsidR="00153F1D">
              <w:t>n</w:t>
            </w:r>
            <w:r w:rsidR="00405676" w:rsidRPr="00F018CE">
              <w:t>2A-n</w:t>
            </w:r>
            <w:r w:rsidR="00405676">
              <w:t>48</w:t>
            </w:r>
            <w:r w:rsidR="00405676" w:rsidRPr="00F018CE">
              <w:t>A</w:t>
            </w:r>
            <w:r w:rsidR="00405676">
              <w:t xml:space="preserve"> </w:t>
            </w:r>
          </w:p>
        </w:tc>
      </w:tr>
      <w:tr w:rsidR="00AF01A0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Default="00840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0077BF82" w:rsidR="00AF01A0" w:rsidRDefault="0033423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>
              <w:t xml:space="preserve"> </w:t>
            </w:r>
            <w:r w:rsidRPr="00C579D1">
              <w:rPr>
                <w:noProof/>
              </w:rPr>
              <w:t>France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53089067" w:rsidR="00AF01A0" w:rsidRDefault="008B21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8400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840041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8400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23283D1F" w:rsidR="00AF01A0" w:rsidRDefault="00BF68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840041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8400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840041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84004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840041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84004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840041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84004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840041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59BD98F7" w:rsidR="00AF01A0" w:rsidRDefault="00BF68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84004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8400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66D35965" w:rsidR="00AF01A0" w:rsidRDefault="004E6A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840041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1842912" w14:textId="52D76CA1" w:rsidR="00FD0575" w:rsidRDefault="00BB6A98" w:rsidP="00FD0575">
            <w:pPr>
              <w:pStyle w:val="CRCoverPage"/>
              <w:spacing w:after="0"/>
              <w:rPr>
                <w:b/>
                <w:caps/>
              </w:rPr>
            </w:pPr>
            <w:r w:rsidRPr="00AD1BD8">
              <w:rPr>
                <w:lang w:val="it-IT"/>
              </w:rPr>
              <w:t>CA_2A-n48A</w:t>
            </w:r>
            <w:r>
              <w:rPr>
                <w:lang w:val="it-IT"/>
              </w:rPr>
              <w:t xml:space="preserve"> 1UL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84004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84004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77777777" w:rsidR="00AF01A0" w:rsidRDefault="00840041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6192076" w14:textId="77777777" w:rsidR="00AF01A0" w:rsidRDefault="00AF01A0">
      <w:pPr>
        <w:pStyle w:val="CRCoverPage"/>
        <w:rPr>
          <w:lang w:val="en-US"/>
        </w:rPr>
      </w:pPr>
    </w:p>
    <w:bookmarkEnd w:id="0"/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E89DF" w14:textId="77777777" w:rsidR="000F3CBA" w:rsidRDefault="000F3CBA">
      <w:pPr>
        <w:spacing w:after="0"/>
      </w:pPr>
      <w:r>
        <w:separator/>
      </w:r>
    </w:p>
  </w:endnote>
  <w:endnote w:type="continuationSeparator" w:id="0">
    <w:p w14:paraId="59800941" w14:textId="77777777" w:rsidR="000F3CBA" w:rsidRDefault="000F3C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9436" w14:textId="77777777" w:rsidR="00AF01A0" w:rsidRDefault="0084004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30D59" w14:textId="77777777" w:rsidR="000F3CBA" w:rsidRDefault="000F3CBA">
      <w:pPr>
        <w:spacing w:after="0"/>
      </w:pPr>
      <w:r>
        <w:separator/>
      </w:r>
    </w:p>
  </w:footnote>
  <w:footnote w:type="continuationSeparator" w:id="0">
    <w:p w14:paraId="23EB5995" w14:textId="77777777" w:rsidR="000F3CBA" w:rsidRDefault="000F3C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37E0" w14:textId="77777777" w:rsidR="00AF01A0" w:rsidRDefault="00AF01A0">
    <w:pPr>
      <w:pStyle w:val="Header"/>
    </w:pPr>
  </w:p>
  <w:p w14:paraId="5CE44744" w14:textId="77777777" w:rsidR="00AF01A0" w:rsidRDefault="00AF0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6009960">
    <w:abstractNumId w:val="3"/>
  </w:num>
  <w:num w:numId="2" w16cid:durableId="78446794">
    <w:abstractNumId w:val="5"/>
  </w:num>
  <w:num w:numId="3" w16cid:durableId="2096630219">
    <w:abstractNumId w:val="1"/>
  </w:num>
  <w:num w:numId="4" w16cid:durableId="1983653446">
    <w:abstractNumId w:val="4"/>
  </w:num>
  <w:num w:numId="5" w16cid:durableId="173568618">
    <w:abstractNumId w:val="14"/>
  </w:num>
  <w:num w:numId="6" w16cid:durableId="485703221">
    <w:abstractNumId w:val="2"/>
  </w:num>
  <w:num w:numId="7" w16cid:durableId="512110254">
    <w:abstractNumId w:val="10"/>
  </w:num>
  <w:num w:numId="8" w16cid:durableId="2003849818">
    <w:abstractNumId w:val="7"/>
  </w:num>
  <w:num w:numId="9" w16cid:durableId="732701042">
    <w:abstractNumId w:val="13"/>
  </w:num>
  <w:num w:numId="10" w16cid:durableId="289826997">
    <w:abstractNumId w:val="15"/>
  </w:num>
  <w:num w:numId="11" w16cid:durableId="985934480">
    <w:abstractNumId w:val="16"/>
  </w:num>
  <w:num w:numId="12" w16cid:durableId="1277368330">
    <w:abstractNumId w:val="8"/>
  </w:num>
  <w:num w:numId="13" w16cid:durableId="1305696887">
    <w:abstractNumId w:val="9"/>
  </w:num>
  <w:num w:numId="14" w16cid:durableId="1410806003">
    <w:abstractNumId w:val="6"/>
  </w:num>
  <w:num w:numId="15" w16cid:durableId="846597679">
    <w:abstractNumId w:val="12"/>
  </w:num>
  <w:num w:numId="16" w16cid:durableId="287007679">
    <w:abstractNumId w:val="0"/>
  </w:num>
  <w:num w:numId="17" w16cid:durableId="362554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3F1D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4230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5676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E6A3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0041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2163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AF4E7A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1BF8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B6A98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6894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990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75</Words>
  <Characters>731</Characters>
  <Application>Microsoft Office Word</Application>
  <DocSecurity>0</DocSecurity>
  <Lines>6</Lines>
  <Paragraphs>1</Paragraphs>
  <ScaleCrop>false</ScaleCrop>
  <Company>ETSI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Kevin Wang (QMC)</cp:lastModifiedBy>
  <cp:revision>18</cp:revision>
  <cp:lastPrinted>2020-02-05T15:54:00Z</cp:lastPrinted>
  <dcterms:created xsi:type="dcterms:W3CDTF">2022-09-02T09:30:00Z</dcterms:created>
  <dcterms:modified xsi:type="dcterms:W3CDTF">2023-08-11T06:22:00Z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